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Teignbridge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Teignbridge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Teignbridge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Teignbridge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Teignbridge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Teignbridge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Teignbridge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Teignbridge is estimated to be </w:t>
      </w:r>
      <w:r w:rsidRPr="00773DF7">
        <w:rPr>
          <w:rFonts w:ascii="Libre Franklin Light" w:eastAsia="Times New Roman" w:hAnsi="Libre Franklin Light" w:cs="Calibri Light"/>
          <w:b/>
          <w:bCs/>
          <w:color w:val="C45911" w:themeColor="accent2" w:themeShade="BF"/>
        </w:rPr>
        <w:t xml:space="preserve">£1,541,891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Teignbridge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Teignbridge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Teignbridge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Teignbridge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eign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Teignbridge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eign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Teignbridge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Teignbridge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eign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Teignbridge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Teignbridge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Teignbridge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Teignbridge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Teignbridge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Teignbridge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£1,541,891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Teignbridge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£519,390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£37,207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£930,529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£1,541,891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Teignbridge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Teignbridge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Teignbridge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Teignbridge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Teignbridge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Teignbridge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Teignbridge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Teignbridge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Teignbridge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Teignbridge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Teignbridge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Teignbridge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276AAFA-91DF-47A2-93BD-04EAE900E27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